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6D6B9" w14:textId="77777777" w:rsidR="0059106B" w:rsidRDefault="0059106B" w:rsidP="00591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STONE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A383A6B" w14:textId="77777777" w:rsidR="0059106B" w:rsidRDefault="0059106B" w:rsidP="00591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Great Bromley, Essex. Husbandman.</w:t>
      </w:r>
    </w:p>
    <w:p w14:paraId="6A260917" w14:textId="77777777" w:rsidR="0059106B" w:rsidRDefault="0059106B" w:rsidP="0059106B">
      <w:pPr>
        <w:pStyle w:val="NoSpacing"/>
        <w:rPr>
          <w:rFonts w:cs="Times New Roman"/>
          <w:szCs w:val="24"/>
        </w:rPr>
      </w:pPr>
    </w:p>
    <w:p w14:paraId="5037989D" w14:textId="77777777" w:rsidR="0059106B" w:rsidRDefault="0059106B" w:rsidP="0059106B">
      <w:pPr>
        <w:pStyle w:val="NoSpacing"/>
        <w:rPr>
          <w:rFonts w:cs="Times New Roman"/>
          <w:szCs w:val="24"/>
        </w:rPr>
      </w:pPr>
    </w:p>
    <w:p w14:paraId="7FE69007" w14:textId="77777777" w:rsidR="0059106B" w:rsidRDefault="0059106B" w:rsidP="00591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Simon </w:t>
      </w:r>
      <w:proofErr w:type="spellStart"/>
      <w:r>
        <w:rPr>
          <w:rFonts w:cs="Times New Roman"/>
          <w:szCs w:val="24"/>
        </w:rPr>
        <w:t>Phippes</w:t>
      </w:r>
      <w:proofErr w:type="spellEnd"/>
      <w:r>
        <w:rPr>
          <w:rFonts w:cs="Times New Roman"/>
          <w:szCs w:val="24"/>
        </w:rPr>
        <w:t xml:space="preserve"> of London, draper(q.v.), brought a plaint of debt against him,</w:t>
      </w:r>
    </w:p>
    <w:p w14:paraId="4B306A4F" w14:textId="77777777" w:rsidR="0059106B" w:rsidRDefault="0059106B" w:rsidP="00591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the administrator of John </w:t>
      </w:r>
      <w:proofErr w:type="spellStart"/>
      <w:r>
        <w:rPr>
          <w:rFonts w:cs="Times New Roman"/>
          <w:szCs w:val="24"/>
        </w:rPr>
        <w:t>Assheman</w:t>
      </w:r>
      <w:proofErr w:type="spellEnd"/>
      <w:r>
        <w:rPr>
          <w:rFonts w:cs="Times New Roman"/>
          <w:szCs w:val="24"/>
        </w:rPr>
        <w:t xml:space="preserve"> of Dedman(q.v.).</w:t>
      </w:r>
    </w:p>
    <w:p w14:paraId="1B6B25A7" w14:textId="77777777" w:rsidR="0059106B" w:rsidRDefault="0059106B" w:rsidP="00591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890400C" w14:textId="77777777" w:rsidR="0059106B" w:rsidRDefault="0059106B" w:rsidP="0059106B">
      <w:pPr>
        <w:pStyle w:val="NoSpacing"/>
        <w:rPr>
          <w:rFonts w:cs="Times New Roman"/>
          <w:szCs w:val="24"/>
        </w:rPr>
      </w:pPr>
    </w:p>
    <w:p w14:paraId="50F5F808" w14:textId="77777777" w:rsidR="0059106B" w:rsidRDefault="0059106B" w:rsidP="0059106B">
      <w:pPr>
        <w:pStyle w:val="NoSpacing"/>
        <w:rPr>
          <w:rFonts w:cs="Times New Roman"/>
          <w:szCs w:val="24"/>
        </w:rPr>
      </w:pPr>
    </w:p>
    <w:p w14:paraId="07392580" w14:textId="77777777" w:rsidR="0059106B" w:rsidRDefault="0059106B" w:rsidP="00591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2023</w:t>
      </w:r>
    </w:p>
    <w:p w14:paraId="3D1F65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1EF76" w14:textId="77777777" w:rsidR="0059106B" w:rsidRDefault="0059106B" w:rsidP="009139A6">
      <w:r>
        <w:separator/>
      </w:r>
    </w:p>
  </w:endnote>
  <w:endnote w:type="continuationSeparator" w:id="0">
    <w:p w14:paraId="71DDDA08" w14:textId="77777777" w:rsidR="0059106B" w:rsidRDefault="005910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A6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62E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68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B611A" w14:textId="77777777" w:rsidR="0059106B" w:rsidRDefault="0059106B" w:rsidP="009139A6">
      <w:r>
        <w:separator/>
      </w:r>
    </w:p>
  </w:footnote>
  <w:footnote w:type="continuationSeparator" w:id="0">
    <w:p w14:paraId="5A259093" w14:textId="77777777" w:rsidR="0059106B" w:rsidRDefault="005910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66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71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B4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6B"/>
    <w:rsid w:val="000666E0"/>
    <w:rsid w:val="002510B7"/>
    <w:rsid w:val="0059106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4F01"/>
  <w15:chartTrackingRefBased/>
  <w15:docId w15:val="{F0485B7B-F71B-429D-84D1-3AE18982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10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2023-02-23T22:42:00Z</dcterms:created>
  <dcterms:modified xsi:type="dcterms:W3CDTF">2023-02-23T22:43:00Z</dcterms:modified>
</cp:coreProperties>
</file>